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E69B2" w14:textId="77777777" w:rsidR="00F234D0" w:rsidRPr="008642EC" w:rsidRDefault="00F234D0" w:rsidP="00F234D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4898DFC" w14:textId="77777777" w:rsidR="00F234D0" w:rsidRPr="00992C7B" w:rsidRDefault="00F234D0" w:rsidP="00F234D0">
      <w:pPr>
        <w:pStyle w:val="BasicParagraph"/>
        <w:suppressAutoHyphens/>
        <w:spacing w:line="240" w:lineRule="auto"/>
        <w:rPr>
          <w:rFonts w:ascii="Times New Roman" w:hAnsi="Times New Roman" w:cs="Times New Roman"/>
          <w:b/>
          <w:bCs/>
          <w:color w:val="000000" w:themeColor="text1"/>
          <w:sz w:val="12"/>
          <w:szCs w:val="12"/>
        </w:rPr>
      </w:pPr>
    </w:p>
    <w:p w14:paraId="2C18B87E" w14:textId="77777777" w:rsidR="00F234D0" w:rsidRPr="00582653" w:rsidRDefault="00F234D0" w:rsidP="00F234D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6A793D" w14:textId="77777777" w:rsidR="00F234D0" w:rsidRDefault="00F234D0" w:rsidP="00F234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EB9ED3B" w14:textId="77777777" w:rsidR="00F234D0" w:rsidRDefault="00F234D0" w:rsidP="00F234D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DCEC2A1" w14:textId="77777777" w:rsidR="00F234D0" w:rsidRPr="00582653" w:rsidRDefault="00F234D0" w:rsidP="00F234D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016F544" wp14:editId="7BCBF67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0D7E4C" w14:textId="3EB835BB" w:rsidR="00F234D0" w:rsidRDefault="00F234D0" w:rsidP="00F234D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register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0B2DAFC" w14:textId="77777777" w:rsidR="00F234D0" w:rsidRDefault="00F234D0" w:rsidP="00F234D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887EA4A" w14:textId="77777777" w:rsidR="00F234D0" w:rsidRPr="00582653" w:rsidRDefault="00F234D0" w:rsidP="00F234D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133CC5C" w14:textId="77777777" w:rsidR="00F234D0" w:rsidRPr="00582653" w:rsidRDefault="00F234D0" w:rsidP="00F234D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B33B718" w14:textId="77777777" w:rsidR="00F234D0" w:rsidRPr="008642EC" w:rsidRDefault="00F234D0" w:rsidP="00F234D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A03ED1B" w14:textId="77777777" w:rsidR="00F234D0" w:rsidRPr="008642EC" w:rsidRDefault="00F234D0" w:rsidP="00F234D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3AC1967" w14:textId="77777777" w:rsidR="00F234D0" w:rsidRPr="00582653" w:rsidRDefault="00F234D0" w:rsidP="00F234D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5729CE" w14:textId="77777777" w:rsidR="00F234D0" w:rsidRPr="008642EC" w:rsidRDefault="00F234D0" w:rsidP="00F234D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6EBB62D" w14:textId="77777777" w:rsidR="00F234D0" w:rsidRPr="008642EC" w:rsidRDefault="00F234D0" w:rsidP="00F234D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BB8BD62" w14:textId="77777777" w:rsidR="00F234D0" w:rsidRPr="00992C7B" w:rsidRDefault="00F234D0" w:rsidP="00F234D0">
      <w:pPr>
        <w:pStyle w:val="BasicParagraph"/>
        <w:suppressAutoHyphens/>
        <w:spacing w:line="240" w:lineRule="auto"/>
        <w:ind w:left="1440"/>
        <w:rPr>
          <w:rFonts w:ascii="Times New Roman" w:hAnsi="Times New Roman" w:cs="Times New Roman"/>
          <w:color w:val="000000" w:themeColor="text1"/>
          <w:sz w:val="12"/>
          <w:szCs w:val="12"/>
        </w:rPr>
      </w:pPr>
    </w:p>
    <w:p w14:paraId="494614B2" w14:textId="77777777" w:rsidR="00F234D0" w:rsidRPr="00582653" w:rsidRDefault="00F234D0" w:rsidP="00F234D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094BE11" w14:textId="77777777" w:rsidR="00F234D0" w:rsidRDefault="00F234D0" w:rsidP="00F234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54C5E02" w14:textId="77777777" w:rsidR="00F234D0" w:rsidRPr="00992C7B" w:rsidRDefault="00F234D0" w:rsidP="00F234D0">
      <w:pPr>
        <w:pStyle w:val="BasicParagraph"/>
        <w:suppressAutoHyphens/>
        <w:spacing w:line="240" w:lineRule="auto"/>
        <w:ind w:left="1440"/>
        <w:rPr>
          <w:rFonts w:ascii="Times New Roman" w:hAnsi="Times New Roman" w:cs="Times New Roman"/>
          <w:color w:val="000000" w:themeColor="text1"/>
          <w:sz w:val="12"/>
          <w:szCs w:val="12"/>
        </w:rPr>
      </w:pPr>
    </w:p>
    <w:p w14:paraId="5DBF1F4F" w14:textId="77777777" w:rsidR="00F234D0" w:rsidRDefault="00F234D0" w:rsidP="00F234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820F677" w14:textId="77777777" w:rsidR="00F234D0" w:rsidRPr="00B87FFB" w:rsidRDefault="00F234D0" w:rsidP="00F234D0">
      <w:pPr>
        <w:pStyle w:val="BasicParagraph"/>
        <w:suppressAutoHyphens/>
        <w:spacing w:line="240" w:lineRule="auto"/>
        <w:ind w:left="1440"/>
        <w:rPr>
          <w:rFonts w:ascii="Times New Roman" w:hAnsi="Times New Roman" w:cs="Times New Roman"/>
          <w:color w:val="000000" w:themeColor="text1"/>
          <w:sz w:val="10"/>
          <w:szCs w:val="10"/>
        </w:rPr>
      </w:pPr>
    </w:p>
    <w:p w14:paraId="739BE1C2" w14:textId="77777777" w:rsidR="00F234D0" w:rsidRDefault="00F234D0" w:rsidP="00F234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E30C7F6" w14:textId="77777777" w:rsidR="00F234D0" w:rsidRPr="000B1EEC" w:rsidRDefault="00F234D0" w:rsidP="00F234D0">
      <w:pPr>
        <w:pStyle w:val="BasicParagraph"/>
        <w:suppressAutoHyphens/>
        <w:spacing w:line="240" w:lineRule="auto"/>
        <w:rPr>
          <w:rFonts w:ascii="Times New Roman" w:hAnsi="Times New Roman" w:cs="Times New Roman"/>
          <w:color w:val="000000" w:themeColor="text1"/>
          <w:sz w:val="10"/>
          <w:szCs w:val="10"/>
        </w:rPr>
      </w:pPr>
    </w:p>
    <w:p w14:paraId="70740533" w14:textId="77777777" w:rsidR="00F234D0" w:rsidRDefault="00F234D0" w:rsidP="00F234D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E999655" w14:textId="77777777" w:rsidR="00F234D0" w:rsidRDefault="00F234D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094B47B" w14:textId="71EAFA84" w:rsidR="00DA4845" w:rsidRDefault="009919DC" w:rsidP="001D4068">
      <w:pPr>
        <w:pStyle w:val="Heading1"/>
      </w:pPr>
      <w:r>
        <w:lastRenderedPageBreak/>
        <w:t xml:space="preserve">MPower108 </w:t>
      </w:r>
      <w:r w:rsidR="003F1BF1">
        <w:t>Stakeholder register template</w:t>
      </w:r>
    </w:p>
    <w:p w14:paraId="6E788B97" w14:textId="55868008" w:rsidR="00C52FC8" w:rsidRPr="009919DC" w:rsidRDefault="00C52FC8" w:rsidP="00C52FC8">
      <w:pPr>
        <w:rPr>
          <w:i/>
          <w:color w:val="0000FF"/>
          <w:sz w:val="18"/>
          <w:szCs w:val="18"/>
        </w:rPr>
      </w:pPr>
      <w:r w:rsidRPr="009919DC">
        <w:rPr>
          <w:i/>
          <w:color w:val="0000FF"/>
          <w:sz w:val="18"/>
          <w:szCs w:val="18"/>
        </w:rPr>
        <w:t xml:space="preserve">Complete this record for each customer and place a copy on the customer’s file. This document must be kept updated by the person allocated to do so as per MPower108’s Communication policy and procedures. </w:t>
      </w:r>
    </w:p>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12049"/>
      </w:tblGrid>
      <w:tr w:rsidR="00E30F66" w14:paraId="4E7D9AE0" w14:textId="77777777" w:rsidTr="0963FB93">
        <w:tc>
          <w:tcPr>
            <w:tcW w:w="1838" w:type="dxa"/>
            <w:shd w:val="clear" w:color="auto" w:fill="E6EAF6" w:themeFill="background1"/>
          </w:tcPr>
          <w:p w14:paraId="044F606A" w14:textId="6E44FBB4" w:rsidR="00E30F66" w:rsidRPr="001A110A" w:rsidRDefault="003F1BF1" w:rsidP="006B5A5A">
            <w:pPr>
              <w:pStyle w:val="TableHeading"/>
            </w:pPr>
            <w:r>
              <w:t>Customer</w:t>
            </w:r>
            <w:r w:rsidR="006B5A5A">
              <w:t xml:space="preserve">/ project </w:t>
            </w:r>
            <w:r>
              <w:t>name:</w:t>
            </w:r>
          </w:p>
        </w:tc>
        <w:tc>
          <w:tcPr>
            <w:tcW w:w="12049" w:type="dxa"/>
          </w:tcPr>
          <w:p w14:paraId="74327349" w14:textId="77777777" w:rsidR="00E30F66" w:rsidRDefault="00E30F66" w:rsidP="00270115"/>
        </w:tc>
      </w:tr>
      <w:tr w:rsidR="00C40967" w14:paraId="47923050" w14:textId="77777777" w:rsidTr="0963FB93">
        <w:tc>
          <w:tcPr>
            <w:tcW w:w="1838" w:type="dxa"/>
            <w:shd w:val="clear" w:color="auto" w:fill="E6EAF6" w:themeFill="background1"/>
          </w:tcPr>
          <w:p w14:paraId="32BBA141" w14:textId="78F1F6F3" w:rsidR="00C40967" w:rsidRPr="001A110A" w:rsidRDefault="003F1BF1" w:rsidP="006B5A5A">
            <w:pPr>
              <w:pStyle w:val="TableHeading"/>
            </w:pPr>
            <w:r>
              <w:t>Customer</w:t>
            </w:r>
            <w:r w:rsidR="006B5A5A">
              <w:t>/ project f</w:t>
            </w:r>
            <w:r>
              <w:t>ile No:</w:t>
            </w:r>
          </w:p>
        </w:tc>
        <w:tc>
          <w:tcPr>
            <w:tcW w:w="12049" w:type="dxa"/>
          </w:tcPr>
          <w:p w14:paraId="632618CC" w14:textId="77777777" w:rsidR="00C40967" w:rsidRDefault="00C40967" w:rsidP="00270115"/>
        </w:tc>
      </w:tr>
    </w:tbl>
    <w:p w14:paraId="7CBD5A44" w14:textId="77777777" w:rsidR="003F1BF1" w:rsidRDefault="003F1BF1"/>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972"/>
        <w:gridCol w:w="1843"/>
        <w:gridCol w:w="3402"/>
        <w:gridCol w:w="2268"/>
        <w:gridCol w:w="3402"/>
      </w:tblGrid>
      <w:tr w:rsidR="00C52FC8" w:rsidRPr="00C52FC8" w14:paraId="0D9678CE" w14:textId="08454EED" w:rsidTr="0963FB93">
        <w:tc>
          <w:tcPr>
            <w:tcW w:w="2972" w:type="dxa"/>
            <w:shd w:val="clear" w:color="auto" w:fill="E6EAF6" w:themeFill="background1"/>
          </w:tcPr>
          <w:p w14:paraId="10CC6DA1" w14:textId="1E5927FE" w:rsidR="00C52FC8" w:rsidRPr="006B5A5A" w:rsidRDefault="00C52FC8" w:rsidP="006B5A5A">
            <w:pPr>
              <w:pStyle w:val="TableHeading"/>
            </w:pPr>
            <w:r w:rsidRPr="006B5A5A">
              <w:t>Name of stakeholder</w:t>
            </w:r>
          </w:p>
        </w:tc>
        <w:tc>
          <w:tcPr>
            <w:tcW w:w="1843" w:type="dxa"/>
            <w:shd w:val="clear" w:color="auto" w:fill="E6EAF6" w:themeFill="background1"/>
          </w:tcPr>
          <w:p w14:paraId="39E67613" w14:textId="093D3C18" w:rsidR="00C52FC8" w:rsidRPr="006B5A5A" w:rsidRDefault="00C52FC8" w:rsidP="006B5A5A">
            <w:pPr>
              <w:pStyle w:val="TableHeading"/>
            </w:pPr>
            <w:r w:rsidRPr="006B5A5A">
              <w:t>Relationship to customer / Role</w:t>
            </w:r>
          </w:p>
        </w:tc>
        <w:tc>
          <w:tcPr>
            <w:tcW w:w="3402" w:type="dxa"/>
            <w:shd w:val="clear" w:color="auto" w:fill="E6EAF6" w:themeFill="background1"/>
          </w:tcPr>
          <w:p w14:paraId="465F1EA2" w14:textId="3C1CDA10" w:rsidR="00C52FC8" w:rsidRPr="006B5A5A" w:rsidRDefault="00C52FC8" w:rsidP="006B5A5A">
            <w:pPr>
              <w:pStyle w:val="TableHeading"/>
            </w:pPr>
            <w:r w:rsidRPr="006B5A5A">
              <w:t xml:space="preserve">Contact details </w:t>
            </w:r>
          </w:p>
        </w:tc>
        <w:tc>
          <w:tcPr>
            <w:tcW w:w="2268" w:type="dxa"/>
            <w:shd w:val="clear" w:color="auto" w:fill="E6EAF6" w:themeFill="background1"/>
          </w:tcPr>
          <w:p w14:paraId="4A27081D" w14:textId="5CA0CCAF" w:rsidR="00C52FC8" w:rsidRPr="006B5A5A" w:rsidRDefault="00C52FC8" w:rsidP="006B5A5A">
            <w:pPr>
              <w:pStyle w:val="TableHeading"/>
            </w:pPr>
            <w:r w:rsidRPr="006B5A5A">
              <w:t>Preferred method of communication</w:t>
            </w:r>
          </w:p>
        </w:tc>
        <w:tc>
          <w:tcPr>
            <w:tcW w:w="3402" w:type="dxa"/>
            <w:shd w:val="clear" w:color="auto" w:fill="E6EAF6" w:themeFill="background1"/>
          </w:tcPr>
          <w:p w14:paraId="0004A43E" w14:textId="33AA7B8E" w:rsidR="00C52FC8" w:rsidRPr="006B5A5A" w:rsidRDefault="00C52FC8" w:rsidP="006B5A5A">
            <w:pPr>
              <w:pStyle w:val="TableHeading"/>
            </w:pPr>
            <w:r w:rsidRPr="006B5A5A">
              <w:t>Important notes such as contact times / confidentiality etc</w:t>
            </w:r>
          </w:p>
        </w:tc>
      </w:tr>
      <w:tr w:rsidR="00C52FC8" w14:paraId="2A6AB8BB" w14:textId="4D1D7E98" w:rsidTr="0963FB93">
        <w:tc>
          <w:tcPr>
            <w:tcW w:w="2972" w:type="dxa"/>
          </w:tcPr>
          <w:p w14:paraId="479B431E" w14:textId="77777777" w:rsidR="00C52FC8" w:rsidRDefault="00C52FC8" w:rsidP="00270115"/>
        </w:tc>
        <w:tc>
          <w:tcPr>
            <w:tcW w:w="1843" w:type="dxa"/>
          </w:tcPr>
          <w:p w14:paraId="667F7B8B" w14:textId="77777777" w:rsidR="00C52FC8" w:rsidRDefault="00C52FC8" w:rsidP="00270115"/>
        </w:tc>
        <w:tc>
          <w:tcPr>
            <w:tcW w:w="3402" w:type="dxa"/>
          </w:tcPr>
          <w:p w14:paraId="00B256C6" w14:textId="594C7DB5" w:rsidR="00C52FC8" w:rsidRDefault="00C52FC8" w:rsidP="00270115"/>
        </w:tc>
        <w:tc>
          <w:tcPr>
            <w:tcW w:w="2268" w:type="dxa"/>
          </w:tcPr>
          <w:p w14:paraId="54B798E9" w14:textId="77777777" w:rsidR="00C52FC8" w:rsidRDefault="00C52FC8" w:rsidP="00270115"/>
        </w:tc>
        <w:tc>
          <w:tcPr>
            <w:tcW w:w="3402" w:type="dxa"/>
          </w:tcPr>
          <w:p w14:paraId="13991B0F" w14:textId="77777777" w:rsidR="00C52FC8" w:rsidRDefault="00C52FC8" w:rsidP="00270115"/>
        </w:tc>
      </w:tr>
      <w:tr w:rsidR="005E17BB" w14:paraId="027FE1A5" w14:textId="77777777" w:rsidTr="0963FB93">
        <w:tc>
          <w:tcPr>
            <w:tcW w:w="2972" w:type="dxa"/>
          </w:tcPr>
          <w:p w14:paraId="3180FEE7" w14:textId="77777777" w:rsidR="005E17BB" w:rsidRDefault="005E17BB" w:rsidP="00270115"/>
        </w:tc>
        <w:tc>
          <w:tcPr>
            <w:tcW w:w="1843" w:type="dxa"/>
          </w:tcPr>
          <w:p w14:paraId="3CBFAD6C" w14:textId="77777777" w:rsidR="005E17BB" w:rsidRDefault="005E17BB" w:rsidP="00270115"/>
        </w:tc>
        <w:tc>
          <w:tcPr>
            <w:tcW w:w="3402" w:type="dxa"/>
          </w:tcPr>
          <w:p w14:paraId="206CE958" w14:textId="77777777" w:rsidR="005E17BB" w:rsidRDefault="005E17BB" w:rsidP="00270115"/>
        </w:tc>
        <w:tc>
          <w:tcPr>
            <w:tcW w:w="2268" w:type="dxa"/>
          </w:tcPr>
          <w:p w14:paraId="0D409808" w14:textId="77777777" w:rsidR="005E17BB" w:rsidRDefault="005E17BB" w:rsidP="00270115"/>
        </w:tc>
        <w:tc>
          <w:tcPr>
            <w:tcW w:w="3402" w:type="dxa"/>
          </w:tcPr>
          <w:p w14:paraId="02153431" w14:textId="77777777" w:rsidR="005E17BB" w:rsidRDefault="005E17BB" w:rsidP="00270115"/>
        </w:tc>
      </w:tr>
      <w:tr w:rsidR="005E17BB" w14:paraId="4222A76C" w14:textId="77777777" w:rsidTr="0963FB93">
        <w:tc>
          <w:tcPr>
            <w:tcW w:w="2972" w:type="dxa"/>
          </w:tcPr>
          <w:p w14:paraId="50500442" w14:textId="77777777" w:rsidR="005E17BB" w:rsidRDefault="005E17BB" w:rsidP="00270115"/>
        </w:tc>
        <w:tc>
          <w:tcPr>
            <w:tcW w:w="1843" w:type="dxa"/>
          </w:tcPr>
          <w:p w14:paraId="28C025AE" w14:textId="77777777" w:rsidR="005E17BB" w:rsidRDefault="005E17BB" w:rsidP="00270115"/>
        </w:tc>
        <w:tc>
          <w:tcPr>
            <w:tcW w:w="3402" w:type="dxa"/>
          </w:tcPr>
          <w:p w14:paraId="6E72458C" w14:textId="77777777" w:rsidR="005E17BB" w:rsidRDefault="005E17BB" w:rsidP="00270115"/>
        </w:tc>
        <w:tc>
          <w:tcPr>
            <w:tcW w:w="2268" w:type="dxa"/>
          </w:tcPr>
          <w:p w14:paraId="30E2F4AF" w14:textId="77777777" w:rsidR="005E17BB" w:rsidRDefault="005E17BB" w:rsidP="00270115"/>
        </w:tc>
        <w:tc>
          <w:tcPr>
            <w:tcW w:w="3402" w:type="dxa"/>
          </w:tcPr>
          <w:p w14:paraId="0DD1BBEA" w14:textId="77777777" w:rsidR="005E17BB" w:rsidRDefault="005E17BB" w:rsidP="00270115"/>
        </w:tc>
      </w:tr>
      <w:tr w:rsidR="005E17BB" w14:paraId="7A6A767C" w14:textId="77777777" w:rsidTr="0963FB93">
        <w:tc>
          <w:tcPr>
            <w:tcW w:w="2972" w:type="dxa"/>
          </w:tcPr>
          <w:p w14:paraId="467DA28A" w14:textId="77777777" w:rsidR="005E17BB" w:rsidRDefault="005E17BB" w:rsidP="00270115"/>
        </w:tc>
        <w:tc>
          <w:tcPr>
            <w:tcW w:w="1843" w:type="dxa"/>
          </w:tcPr>
          <w:p w14:paraId="5CD16CD6" w14:textId="77777777" w:rsidR="005E17BB" w:rsidRDefault="005E17BB" w:rsidP="00270115"/>
        </w:tc>
        <w:tc>
          <w:tcPr>
            <w:tcW w:w="3402" w:type="dxa"/>
          </w:tcPr>
          <w:p w14:paraId="69492C60" w14:textId="77777777" w:rsidR="005E17BB" w:rsidRDefault="005E17BB" w:rsidP="00270115"/>
        </w:tc>
        <w:tc>
          <w:tcPr>
            <w:tcW w:w="2268" w:type="dxa"/>
          </w:tcPr>
          <w:p w14:paraId="37384886" w14:textId="77777777" w:rsidR="005E17BB" w:rsidRDefault="005E17BB" w:rsidP="00270115"/>
        </w:tc>
        <w:tc>
          <w:tcPr>
            <w:tcW w:w="3402" w:type="dxa"/>
          </w:tcPr>
          <w:p w14:paraId="05431ADE" w14:textId="77777777" w:rsidR="005E17BB" w:rsidRDefault="005E17BB" w:rsidP="00270115"/>
        </w:tc>
      </w:tr>
      <w:tr w:rsidR="005E17BB" w14:paraId="778C3840" w14:textId="77777777" w:rsidTr="0963FB93">
        <w:tc>
          <w:tcPr>
            <w:tcW w:w="2972" w:type="dxa"/>
          </w:tcPr>
          <w:p w14:paraId="1414F619" w14:textId="77777777" w:rsidR="005E17BB" w:rsidRDefault="005E17BB" w:rsidP="00270115"/>
        </w:tc>
        <w:tc>
          <w:tcPr>
            <w:tcW w:w="1843" w:type="dxa"/>
          </w:tcPr>
          <w:p w14:paraId="0331E325" w14:textId="77777777" w:rsidR="005E17BB" w:rsidRDefault="005E17BB" w:rsidP="00270115"/>
        </w:tc>
        <w:tc>
          <w:tcPr>
            <w:tcW w:w="3402" w:type="dxa"/>
          </w:tcPr>
          <w:p w14:paraId="2BE3AF8D" w14:textId="77777777" w:rsidR="005E17BB" w:rsidRDefault="005E17BB" w:rsidP="00270115"/>
        </w:tc>
        <w:tc>
          <w:tcPr>
            <w:tcW w:w="2268" w:type="dxa"/>
          </w:tcPr>
          <w:p w14:paraId="58D27509" w14:textId="77777777" w:rsidR="005E17BB" w:rsidRDefault="005E17BB" w:rsidP="00270115"/>
        </w:tc>
        <w:tc>
          <w:tcPr>
            <w:tcW w:w="3402" w:type="dxa"/>
          </w:tcPr>
          <w:p w14:paraId="1CE0CFAF" w14:textId="77777777" w:rsidR="005E17BB" w:rsidRDefault="005E17BB" w:rsidP="00270115"/>
        </w:tc>
      </w:tr>
      <w:tr w:rsidR="005E17BB" w14:paraId="071D02C7" w14:textId="77777777" w:rsidTr="0963FB93">
        <w:tc>
          <w:tcPr>
            <w:tcW w:w="2972" w:type="dxa"/>
          </w:tcPr>
          <w:p w14:paraId="5956DA9F" w14:textId="77777777" w:rsidR="005E17BB" w:rsidRDefault="005E17BB" w:rsidP="00270115"/>
        </w:tc>
        <w:tc>
          <w:tcPr>
            <w:tcW w:w="1843" w:type="dxa"/>
          </w:tcPr>
          <w:p w14:paraId="740DEAD6" w14:textId="77777777" w:rsidR="005E17BB" w:rsidRDefault="005E17BB" w:rsidP="00270115"/>
        </w:tc>
        <w:tc>
          <w:tcPr>
            <w:tcW w:w="3402" w:type="dxa"/>
          </w:tcPr>
          <w:p w14:paraId="54F71538" w14:textId="77777777" w:rsidR="005E17BB" w:rsidRDefault="005E17BB" w:rsidP="00270115"/>
        </w:tc>
        <w:tc>
          <w:tcPr>
            <w:tcW w:w="2268" w:type="dxa"/>
          </w:tcPr>
          <w:p w14:paraId="25F5DA64" w14:textId="77777777" w:rsidR="005E17BB" w:rsidRDefault="005E17BB" w:rsidP="00270115"/>
        </w:tc>
        <w:tc>
          <w:tcPr>
            <w:tcW w:w="3402" w:type="dxa"/>
          </w:tcPr>
          <w:p w14:paraId="63C7E805" w14:textId="77777777" w:rsidR="005E17BB" w:rsidRDefault="005E17BB" w:rsidP="00270115"/>
        </w:tc>
      </w:tr>
      <w:tr w:rsidR="005E17BB" w14:paraId="7665A61F" w14:textId="77777777" w:rsidTr="0963FB93">
        <w:tc>
          <w:tcPr>
            <w:tcW w:w="2972" w:type="dxa"/>
          </w:tcPr>
          <w:p w14:paraId="7F00428A" w14:textId="77777777" w:rsidR="005E17BB" w:rsidRDefault="005E17BB" w:rsidP="00270115"/>
        </w:tc>
        <w:tc>
          <w:tcPr>
            <w:tcW w:w="1843" w:type="dxa"/>
          </w:tcPr>
          <w:p w14:paraId="48059574" w14:textId="77777777" w:rsidR="005E17BB" w:rsidRDefault="005E17BB" w:rsidP="00270115"/>
        </w:tc>
        <w:tc>
          <w:tcPr>
            <w:tcW w:w="3402" w:type="dxa"/>
          </w:tcPr>
          <w:p w14:paraId="19435D95" w14:textId="77777777" w:rsidR="005E17BB" w:rsidRDefault="005E17BB" w:rsidP="00270115"/>
        </w:tc>
        <w:tc>
          <w:tcPr>
            <w:tcW w:w="2268" w:type="dxa"/>
          </w:tcPr>
          <w:p w14:paraId="4869D9D2" w14:textId="77777777" w:rsidR="005E17BB" w:rsidRDefault="005E17BB" w:rsidP="00270115"/>
        </w:tc>
        <w:tc>
          <w:tcPr>
            <w:tcW w:w="3402" w:type="dxa"/>
          </w:tcPr>
          <w:p w14:paraId="1FD62C13" w14:textId="77777777" w:rsidR="005E17BB" w:rsidRDefault="005E17BB" w:rsidP="00270115"/>
        </w:tc>
      </w:tr>
    </w:tbl>
    <w:p w14:paraId="2CCF554D" w14:textId="4D39E973" w:rsidR="00261196" w:rsidRDefault="00261196" w:rsidP="00C52FC8">
      <w:pPr>
        <w:rPr>
          <w:color w:val="0000FF"/>
        </w:rPr>
      </w:pPr>
    </w:p>
    <w:sectPr w:rsidR="00261196" w:rsidSect="00F234D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5E75" w14:textId="77777777" w:rsidR="00747255" w:rsidRDefault="00747255" w:rsidP="00F1359C">
      <w:pPr>
        <w:spacing w:before="0" w:after="0" w:line="240" w:lineRule="auto"/>
      </w:pPr>
      <w:r>
        <w:separator/>
      </w:r>
    </w:p>
  </w:endnote>
  <w:endnote w:type="continuationSeparator" w:id="0">
    <w:p w14:paraId="54F5614E" w14:textId="77777777" w:rsidR="00747255" w:rsidRDefault="0074725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1F47F587" w:rsidR="002325ED" w:rsidRPr="00512F5A" w:rsidRDefault="00EA2A16" w:rsidP="00EA2A16">
    <w:pPr>
      <w:tabs>
        <w:tab w:val="right" w:pos="13750"/>
      </w:tabs>
      <w:spacing w:before="0" w:after="200"/>
      <w:rPr>
        <w:color w:val="000000" w:themeColor="text1"/>
        <w:sz w:val="16"/>
        <w:szCs w:val="16"/>
      </w:rPr>
    </w:pPr>
    <w:r w:rsidRPr="00EF0C41">
      <w:rPr>
        <w:noProof/>
        <w:color w:val="000000" w:themeColor="text1"/>
        <w:sz w:val="16"/>
        <w:szCs w:val="16"/>
        <w:lang w:eastAsia="en-AU"/>
      </w:rPr>
      <mc:AlternateContent>
        <mc:Choice Requires="wps">
          <w:drawing>
            <wp:anchor distT="0" distB="0" distL="114300" distR="114300" simplePos="0" relativeHeight="251664384" behindDoc="1" locked="0" layoutInCell="1" allowOverlap="1" wp14:anchorId="02601B99" wp14:editId="30534702">
              <wp:simplePos x="0" y="0"/>
              <wp:positionH relativeFrom="column">
                <wp:posOffset>-1000760</wp:posOffset>
              </wp:positionH>
              <wp:positionV relativeFrom="paragraph">
                <wp:posOffset>237490</wp:posOffset>
              </wp:positionV>
              <wp:extent cx="10683240" cy="533400"/>
              <wp:effectExtent l="0" t="0" r="3810" b="0"/>
              <wp:wrapNone/>
              <wp:docPr id="2" name="Rectangle 2"/>
              <wp:cNvGraphicFramePr/>
              <a:graphic xmlns:a="http://schemas.openxmlformats.org/drawingml/2006/main">
                <a:graphicData uri="http://schemas.microsoft.com/office/word/2010/wordprocessingShape">
                  <wps:wsp>
                    <wps:cNvSpPr/>
                    <wps:spPr>
                      <a:xfrm>
                        <a:off x="0" y="0"/>
                        <a:ext cx="10683240" cy="5334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1CEB86">
            <v:rect id="Rectangle 2" style="position:absolute;margin-left:-78.8pt;margin-top:18.7pt;width:841.2pt;height:42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85be00 [3205]" stroked="f" strokeweight="2pt" w14:anchorId="6FF4E9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"/>
          </w:pict>
        </mc:Fallback>
      </mc:AlternateContent>
    </w:r>
    <w:r w:rsidR="002325ED" w:rsidRPr="00EF0C41">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28E83F4D">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381652">
      <w:rPr>
        <w:color w:val="000000" w:themeColor="text1"/>
        <w:sz w:val="16"/>
        <w:szCs w:val="16"/>
      </w:rPr>
      <w:t>MPower108 Stakeholder register template</w:t>
    </w:r>
    <w:r w:rsidR="002325ED">
      <w:rPr>
        <w:color w:val="000000" w:themeColor="text1"/>
        <w:sz w:val="16"/>
        <w:szCs w:val="16"/>
      </w:rPr>
      <w:tab/>
    </w:r>
    <w:r w:rsidR="002325ED" w:rsidRPr="00512F5A">
      <w:rPr>
        <w:color w:val="000000" w:themeColor="text1"/>
        <w:sz w:val="16"/>
        <w:szCs w:val="16"/>
      </w:rPr>
      <w:t xml:space="preserve">Page </w:t>
    </w:r>
    <w:r w:rsidR="002325ED" w:rsidRPr="00512F5A">
      <w:rPr>
        <w:color w:val="000000" w:themeColor="text1"/>
        <w:sz w:val="16"/>
        <w:szCs w:val="16"/>
      </w:rPr>
      <w:fldChar w:fldCharType="begin"/>
    </w:r>
    <w:r w:rsidR="002325ED" w:rsidRPr="00512F5A">
      <w:rPr>
        <w:color w:val="000000" w:themeColor="text1"/>
        <w:sz w:val="16"/>
        <w:szCs w:val="16"/>
      </w:rPr>
      <w:instrText xml:space="preserve"> PAGE   \* MERGEFORMAT </w:instrText>
    </w:r>
    <w:r w:rsidR="002325ED" w:rsidRPr="00512F5A">
      <w:rPr>
        <w:color w:val="000000" w:themeColor="text1"/>
        <w:sz w:val="16"/>
        <w:szCs w:val="16"/>
      </w:rPr>
      <w:fldChar w:fldCharType="separate"/>
    </w:r>
    <w:r w:rsidR="002325ED">
      <w:rPr>
        <w:color w:val="000000" w:themeColor="text1"/>
        <w:sz w:val="16"/>
        <w:szCs w:val="16"/>
      </w:rPr>
      <w:t>94</w:t>
    </w:r>
    <w:r w:rsidR="002325ED" w:rsidRPr="00512F5A">
      <w:rPr>
        <w:color w:val="000000" w:themeColor="text1"/>
        <w:sz w:val="16"/>
        <w:szCs w:val="16"/>
      </w:rPr>
      <w:fldChar w:fldCharType="end"/>
    </w:r>
    <w:r w:rsidR="002325ED" w:rsidRPr="00512F5A">
      <w:rPr>
        <w:color w:val="000000" w:themeColor="text1"/>
        <w:sz w:val="16"/>
        <w:szCs w:val="16"/>
      </w:rPr>
      <w:t xml:space="preserve"> of </w:t>
    </w:r>
    <w:r w:rsidR="002325ED" w:rsidRPr="00512F5A">
      <w:rPr>
        <w:color w:val="000000" w:themeColor="text1"/>
        <w:sz w:val="16"/>
        <w:szCs w:val="16"/>
      </w:rPr>
      <w:fldChar w:fldCharType="begin"/>
    </w:r>
    <w:r w:rsidR="002325ED" w:rsidRPr="00512F5A">
      <w:rPr>
        <w:color w:val="000000" w:themeColor="text1"/>
        <w:sz w:val="16"/>
        <w:szCs w:val="16"/>
      </w:rPr>
      <w:instrText xml:space="preserve"> NUMPAGES   \* MERGEFORMAT </w:instrText>
    </w:r>
    <w:r w:rsidR="002325ED" w:rsidRPr="00512F5A">
      <w:rPr>
        <w:color w:val="000000" w:themeColor="text1"/>
        <w:sz w:val="16"/>
        <w:szCs w:val="16"/>
      </w:rPr>
      <w:fldChar w:fldCharType="separate"/>
    </w:r>
    <w:r w:rsidR="002325ED">
      <w:rPr>
        <w:color w:val="000000" w:themeColor="text1"/>
        <w:sz w:val="16"/>
        <w:szCs w:val="16"/>
      </w:rPr>
      <w:t>141</w:t>
    </w:r>
    <w:r w:rsidR="002325ED" w:rsidRPr="00512F5A">
      <w:rPr>
        <w:color w:val="000000" w:themeColor="text1"/>
        <w:sz w:val="16"/>
        <w:szCs w:val="16"/>
      </w:rPr>
      <w:fldChar w:fldCharType="end"/>
    </w:r>
  </w:p>
  <w:p w14:paraId="3B8D3DEF" w14:textId="26A30327" w:rsidR="002325ED" w:rsidRPr="009919DC" w:rsidRDefault="00381652" w:rsidP="00EA2A16">
    <w:pPr>
      <w:tabs>
        <w:tab w:val="center" w:pos="7371"/>
        <w:tab w:val="right" w:pos="13750"/>
      </w:tabs>
      <w:spacing w:before="0" w:after="0" w:line="240" w:lineRule="auto"/>
      <w:ind w:right="-365"/>
      <w:rPr>
        <w:b/>
        <w:color w:val="FFFFFF"/>
        <w:sz w:val="16"/>
        <w:szCs w:val="16"/>
      </w:rPr>
    </w:pPr>
    <w:r w:rsidRPr="009919DC">
      <w:rPr>
        <w:b/>
        <w:color w:val="FFFFFF"/>
        <w:sz w:val="16"/>
        <w:szCs w:val="16"/>
      </w:rPr>
      <w:t>Assessment support document</w:t>
    </w:r>
    <w:r w:rsidR="002325ED" w:rsidRPr="009919DC">
      <w:rPr>
        <w:b/>
        <w:color w:val="FFFFFF"/>
        <w:sz w:val="16"/>
        <w:szCs w:val="16"/>
      </w:rPr>
      <w:tab/>
    </w:r>
    <w:r w:rsidR="002325ED" w:rsidRPr="009919DC">
      <w:rPr>
        <w:b/>
        <w:color w:val="FFFFFF"/>
        <w:sz w:val="16"/>
        <w:szCs w:val="16"/>
      </w:rPr>
      <w:tab/>
    </w:r>
  </w:p>
  <w:p w14:paraId="7773B2D8" w14:textId="422FB479" w:rsidR="00CB4ED2" w:rsidRPr="00EA2A16" w:rsidRDefault="00CB4ED2" w:rsidP="002325ED">
    <w:pPr>
      <w:pStyle w:val="Footer"/>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A6319C9"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77814FC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890" w14:textId="77777777" w:rsidR="00747255" w:rsidRDefault="00747255" w:rsidP="00F1359C">
      <w:pPr>
        <w:spacing w:before="0" w:after="0" w:line="240" w:lineRule="auto"/>
      </w:pPr>
      <w:r>
        <w:separator/>
      </w:r>
    </w:p>
  </w:footnote>
  <w:footnote w:type="continuationSeparator" w:id="0">
    <w:p w14:paraId="6C64018F" w14:textId="77777777" w:rsidR="00747255" w:rsidRDefault="0074725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5FBD"/>
    <w:rsid w:val="0007017C"/>
    <w:rsid w:val="0007061A"/>
    <w:rsid w:val="00070707"/>
    <w:rsid w:val="00072D46"/>
    <w:rsid w:val="00077B93"/>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1DD2"/>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D4068"/>
    <w:rsid w:val="001E1336"/>
    <w:rsid w:val="001E5ADA"/>
    <w:rsid w:val="00202196"/>
    <w:rsid w:val="002064C8"/>
    <w:rsid w:val="002300A8"/>
    <w:rsid w:val="002325ED"/>
    <w:rsid w:val="00232F16"/>
    <w:rsid w:val="00234AC2"/>
    <w:rsid w:val="002458AA"/>
    <w:rsid w:val="00245E47"/>
    <w:rsid w:val="00261196"/>
    <w:rsid w:val="002636A8"/>
    <w:rsid w:val="00266BDA"/>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1652"/>
    <w:rsid w:val="00383F3C"/>
    <w:rsid w:val="0038532D"/>
    <w:rsid w:val="00385752"/>
    <w:rsid w:val="003C06EA"/>
    <w:rsid w:val="003C4C45"/>
    <w:rsid w:val="003C5D00"/>
    <w:rsid w:val="003D22EA"/>
    <w:rsid w:val="003D6368"/>
    <w:rsid w:val="003E0188"/>
    <w:rsid w:val="003E4297"/>
    <w:rsid w:val="003F0B77"/>
    <w:rsid w:val="003F1BF1"/>
    <w:rsid w:val="003F36BD"/>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17B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4EF9"/>
    <w:rsid w:val="006B55A6"/>
    <w:rsid w:val="006B5A5A"/>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47255"/>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19DC"/>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2FC8"/>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A16"/>
    <w:rsid w:val="00EA2BE6"/>
    <w:rsid w:val="00EA5817"/>
    <w:rsid w:val="00EB51B1"/>
    <w:rsid w:val="00EC3E44"/>
    <w:rsid w:val="00EC7AE1"/>
    <w:rsid w:val="00ED377D"/>
    <w:rsid w:val="00ED3FDA"/>
    <w:rsid w:val="00EE6225"/>
    <w:rsid w:val="00EF0C41"/>
    <w:rsid w:val="00EF1F7F"/>
    <w:rsid w:val="00EF4B60"/>
    <w:rsid w:val="00F03648"/>
    <w:rsid w:val="00F104C8"/>
    <w:rsid w:val="00F105D0"/>
    <w:rsid w:val="00F1359C"/>
    <w:rsid w:val="00F14650"/>
    <w:rsid w:val="00F15AA8"/>
    <w:rsid w:val="00F17E63"/>
    <w:rsid w:val="00F234D0"/>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0963FB93"/>
    <w:rsid w:val="2E9D31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234D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234D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2.xml><?xml version="1.0" encoding="utf-8"?>
<ds:datastoreItem xmlns:ds="http://schemas.openxmlformats.org/officeDocument/2006/customXml" ds:itemID="{BBE01A42-2082-461D-A85C-03D93067BDB3}"/>
</file>

<file path=customXml/itemProps3.xml><?xml version="1.0" encoding="utf-8"?>
<ds:datastoreItem xmlns:ds="http://schemas.openxmlformats.org/officeDocument/2006/customXml" ds:itemID="{3DA1C30C-AE67-4D1B-A3B0-0920E6EF6354}">
  <ds:schemaRefs>
    <ds:schemaRef ds:uri="http://schemas.microsoft.com/office/2006/metadata/properties"/>
    <ds:schemaRef ds:uri="http://schemas.microsoft.com/office/infopath/2007/PartnerControls"/>
    <ds:schemaRef ds:uri="http://schemas.microsoft.com/office/2006/documentManagement/types"/>
    <ds:schemaRef ds:uri="8d123187-21fe-47d9-bb38-a24fa2382a13"/>
    <ds:schemaRef ds:uri="http://purl.org/dc/dcmitype/"/>
    <ds:schemaRef ds:uri="23712732-1a11-42b5-ab16-3cafd502a338"/>
    <ds:schemaRef ds:uri="http://purl.org/dc/elements/1.1/"/>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DD59AA63-3B8B-413B-A16A-B693C2A6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Stakeholder Register</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Stakeholder Register template</dc:title>
  <dc:subject/>
  <dc:creator>Bec Colwell</dc:creator>
  <cp:keywords>Assessment support document</cp:keywords>
  <dc:description>UNEP Pty Limited</dc:description>
  <cp:lastModifiedBy>Sally Bush</cp:lastModifiedBy>
  <cp:revision>8</cp:revision>
  <dcterms:created xsi:type="dcterms:W3CDTF">2022-06-01T06:49:00Z</dcterms:created>
  <dcterms:modified xsi:type="dcterms:W3CDTF">2023-07-07T02:43:00Z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